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2026-00055_01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Gleisüberfahrt St. Petersburger Straße am Pirnaischen Platz - Gleisbau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Gleisüberfahrt St. Petersburger Straße am Pirnaischen Platz - Gleisbau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